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82BF49" w14:textId="74FB0D69" w:rsidR="00D962E3" w:rsidRDefault="00D962E3" w:rsidP="00E71FC3">
      <w:pPr>
        <w:pStyle w:val="NoSpacing"/>
      </w:pPr>
      <w:r>
        <w:rPr>
          <w:u w:val="single"/>
        </w:rPr>
        <w:t>Sir Thomas CURWEN</w:t>
      </w:r>
      <w:r>
        <w:t xml:space="preserve">   </w:t>
      </w:r>
      <w:proofErr w:type="gramStart"/>
      <w:r>
        <w:t xml:space="preserve">   (</w:t>
      </w:r>
      <w:proofErr w:type="gramEnd"/>
      <w:r>
        <w:t>ca.1459-1522)</w:t>
      </w:r>
    </w:p>
    <w:p w14:paraId="5E3E7E30" w14:textId="3C3741BE" w:rsidR="007D371F" w:rsidRDefault="007D371F" w:rsidP="00E71FC3">
      <w:pPr>
        <w:pStyle w:val="NoSpacing"/>
      </w:pPr>
      <w:r>
        <w:t>of Workington.</w:t>
      </w:r>
      <w:bookmarkStart w:id="0" w:name="_GoBack"/>
      <w:bookmarkEnd w:id="0"/>
    </w:p>
    <w:p w14:paraId="0905E9E8" w14:textId="42EB1809" w:rsidR="00D962E3" w:rsidRDefault="00D962E3" w:rsidP="00E71FC3">
      <w:pPr>
        <w:pStyle w:val="NoSpacing"/>
      </w:pPr>
    </w:p>
    <w:p w14:paraId="5005F84C" w14:textId="10134C16" w:rsidR="00D962E3" w:rsidRDefault="00D962E3" w:rsidP="00E71FC3">
      <w:pPr>
        <w:pStyle w:val="NoSpacing"/>
      </w:pPr>
    </w:p>
    <w:p w14:paraId="4F5A9E9D" w14:textId="4AB77216" w:rsidR="00D962E3" w:rsidRDefault="00D962E3" w:rsidP="00E71FC3">
      <w:pPr>
        <w:pStyle w:val="NoSpacing"/>
      </w:pPr>
      <w:r>
        <w:t>Son of Sir Christopher Curwen(</w:t>
      </w:r>
      <w:proofErr w:type="gramStart"/>
      <w:r>
        <w:t>d.1499)(</w:t>
      </w:r>
      <w:proofErr w:type="gramEnd"/>
      <w:r>
        <w:t>q.v.) and Anne Pennington(q.v.).</w:t>
      </w:r>
    </w:p>
    <w:p w14:paraId="7AA08902" w14:textId="1426581D" w:rsidR="00D962E3" w:rsidRDefault="00D962E3" w:rsidP="00E71FC3">
      <w:pPr>
        <w:pStyle w:val="NoSpacing"/>
      </w:pPr>
      <w:r>
        <w:t>(</w:t>
      </w:r>
      <w:hyperlink r:id="rId6" w:history="1">
        <w:r w:rsidRPr="00C534A3">
          <w:rPr>
            <w:rStyle w:val="Hyperlink"/>
          </w:rPr>
          <w:t>https://www.geni.com/people/Sir-Thomas-Curwen-of-Workington/6000000000352513795</w:t>
        </w:r>
      </w:hyperlink>
      <w:r>
        <w:t>)</w:t>
      </w:r>
    </w:p>
    <w:p w14:paraId="20BFA75B" w14:textId="5ECF1344" w:rsidR="00D962E3" w:rsidRDefault="008A0DA7" w:rsidP="00E71FC3">
      <w:pPr>
        <w:pStyle w:val="NoSpacing"/>
      </w:pPr>
      <w:r>
        <w:t xml:space="preserve">1 = Anne(q.v.), daughter of Sir John Huddleston, of Millom(q.v.) and his wife, Mary </w:t>
      </w:r>
    </w:p>
    <w:p w14:paraId="192BD1CA" w14:textId="4A62D563" w:rsidR="008A0DA7" w:rsidRDefault="008A0DA7" w:rsidP="00E71FC3">
      <w:pPr>
        <w:pStyle w:val="NoSpacing"/>
      </w:pPr>
      <w:r>
        <w:t xml:space="preserve">Fenwick(q.v.).   </w:t>
      </w:r>
      <w:r>
        <w:t>(Gentry II p.326)</w:t>
      </w:r>
    </w:p>
    <w:p w14:paraId="4CA10317" w14:textId="25D341E6" w:rsidR="008A0DA7" w:rsidRDefault="008A0DA7" w:rsidP="00E71FC3">
      <w:pPr>
        <w:pStyle w:val="NoSpacing"/>
      </w:pPr>
      <w:r>
        <w:t xml:space="preserve">Children: Sir Christopher, Giles, Roger, 2 other children. </w:t>
      </w:r>
    </w:p>
    <w:p w14:paraId="3C6F4CC8" w14:textId="77777777" w:rsidR="008A0DA7" w:rsidRDefault="008A0DA7" w:rsidP="008A0DA7">
      <w:pPr>
        <w:pStyle w:val="NoSpacing"/>
      </w:pPr>
      <w:r>
        <w:t>(</w:t>
      </w:r>
      <w:hyperlink r:id="rId7" w:history="1">
        <w:r w:rsidRPr="00C534A3">
          <w:rPr>
            <w:rStyle w:val="Hyperlink"/>
          </w:rPr>
          <w:t>https://www.geni.com/people/Sir-Thomas-Curwen-of-Workington/6000000000352513795</w:t>
        </w:r>
      </w:hyperlink>
      <w:r>
        <w:t>)</w:t>
      </w:r>
    </w:p>
    <w:p w14:paraId="3493D226" w14:textId="1DDB0531" w:rsidR="008A0DA7" w:rsidRDefault="008A0DA7" w:rsidP="00E71FC3">
      <w:pPr>
        <w:pStyle w:val="NoSpacing"/>
      </w:pPr>
      <w:r>
        <w:t xml:space="preserve">               Lucy = Sir John Lowther of Lowther Hall.  (ibid.)</w:t>
      </w:r>
    </w:p>
    <w:p w14:paraId="7662DAED" w14:textId="13BE2F09" w:rsidR="008A0DA7" w:rsidRDefault="008A0DA7" w:rsidP="00E71FC3">
      <w:pPr>
        <w:pStyle w:val="NoSpacing"/>
      </w:pPr>
      <w:r>
        <w:t xml:space="preserve">               Eleanor = Sir James Leyburn.  (ibid.)</w:t>
      </w:r>
    </w:p>
    <w:p w14:paraId="021F1A81" w14:textId="7E487D1C" w:rsidR="008A0DA7" w:rsidRDefault="008A0DA7" w:rsidP="00E71FC3">
      <w:pPr>
        <w:pStyle w:val="NoSpacing"/>
      </w:pPr>
    </w:p>
    <w:p w14:paraId="3DF4887F" w14:textId="7593EF1F" w:rsidR="008A0DA7" w:rsidRDefault="008A0DA7" w:rsidP="00E71FC3">
      <w:pPr>
        <w:pStyle w:val="NoSpacing"/>
      </w:pPr>
      <w:r>
        <w:t>2 = Isabel Percy(q.v.)</w:t>
      </w:r>
      <w:r w:rsidR="007D371F">
        <w:t xml:space="preserve">     (ibid.)</w:t>
      </w:r>
    </w:p>
    <w:p w14:paraId="47495FD0" w14:textId="64ED8999" w:rsidR="007D371F" w:rsidRDefault="007D371F" w:rsidP="00E71FC3">
      <w:pPr>
        <w:pStyle w:val="NoSpacing"/>
      </w:pPr>
    </w:p>
    <w:p w14:paraId="07C4A706" w14:textId="1E484EFF" w:rsidR="007D371F" w:rsidRDefault="007D371F" w:rsidP="00E71FC3">
      <w:pPr>
        <w:pStyle w:val="NoSpacing"/>
      </w:pPr>
    </w:p>
    <w:p w14:paraId="570B60DB" w14:textId="5EE0E697" w:rsidR="007D371F" w:rsidRPr="00D962E3" w:rsidRDefault="007D371F" w:rsidP="00E71FC3">
      <w:pPr>
        <w:pStyle w:val="NoSpacing"/>
      </w:pPr>
      <w:r>
        <w:t>5 June 2018</w:t>
      </w:r>
    </w:p>
    <w:sectPr w:rsidR="007D371F" w:rsidRPr="00D962E3"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ECAD2F" w14:textId="77777777" w:rsidR="00D962E3" w:rsidRDefault="00D962E3" w:rsidP="00E71FC3">
      <w:pPr>
        <w:spacing w:after="0" w:line="240" w:lineRule="auto"/>
      </w:pPr>
      <w:r>
        <w:separator/>
      </w:r>
    </w:p>
  </w:endnote>
  <w:endnote w:type="continuationSeparator" w:id="0">
    <w:p w14:paraId="3B191CF5" w14:textId="77777777" w:rsidR="00D962E3" w:rsidRDefault="00D962E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EE9C45" w14:textId="77777777" w:rsidR="00D962E3" w:rsidRPr="00E71FC3" w:rsidRDefault="00D962E3">
    <w:pPr>
      <w:pStyle w:val="Footer"/>
    </w:pPr>
    <w:r>
      <w:t xml:space="preserve">Compilation copyright </w:t>
    </w:r>
    <w:proofErr w:type="spellStart"/>
    <w:r>
      <w:t>I.S.Rogers</w:t>
    </w:r>
    <w:proofErr w:type="spell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F1525F" w14:textId="77777777" w:rsidR="00D962E3" w:rsidRDefault="00D962E3" w:rsidP="00E71FC3">
      <w:pPr>
        <w:spacing w:after="0" w:line="240" w:lineRule="auto"/>
      </w:pPr>
      <w:r>
        <w:separator/>
      </w:r>
    </w:p>
  </w:footnote>
  <w:footnote w:type="continuationSeparator" w:id="0">
    <w:p w14:paraId="12354C0B" w14:textId="77777777" w:rsidR="00D962E3" w:rsidRDefault="00D962E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2E3"/>
    <w:rsid w:val="001A7C09"/>
    <w:rsid w:val="00577BD5"/>
    <w:rsid w:val="00656CBA"/>
    <w:rsid w:val="006A1F77"/>
    <w:rsid w:val="00733BE7"/>
    <w:rsid w:val="007D371F"/>
    <w:rsid w:val="008A0DA7"/>
    <w:rsid w:val="00AB52E8"/>
    <w:rsid w:val="00B16D3F"/>
    <w:rsid w:val="00BB41AC"/>
    <w:rsid w:val="00D962E3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3E0604"/>
  <w15:chartTrackingRefBased/>
  <w15:docId w15:val="{209FB713-E958-4D86-87C5-31BB6FAF02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D962E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962E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s://www.geni.com/people/Sir-Thomas-Curwen-of-Workington/6000000000352513795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geni.com/people/Sir-Thomas-Curwen-of-Workington/6000000000352513795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25</TotalTime>
  <Pages>1</Pages>
  <Words>123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</cp:lastModifiedBy>
  <cp:revision>1</cp:revision>
  <dcterms:created xsi:type="dcterms:W3CDTF">2018-06-05T07:15:00Z</dcterms:created>
  <dcterms:modified xsi:type="dcterms:W3CDTF">2018-06-05T07:43:00Z</dcterms:modified>
</cp:coreProperties>
</file>